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 xml:space="preserve">Vocabulary… </w:t>
      </w:r>
      <w:r w:rsidR="00FA4E5B">
        <w:rPr>
          <w:rFonts w:ascii="Times New Roman" w:hAnsi="Times New Roman"/>
          <w:b/>
          <w:noProof/>
          <w:sz w:val="44"/>
          <w:szCs w:val="44"/>
        </w:rPr>
        <w:t>Oxford Picture Dictionary 2</w:t>
      </w:r>
      <w:r w:rsidR="00FA4E5B" w:rsidRPr="00FA4E5B">
        <w:rPr>
          <w:rFonts w:ascii="Times New Roman" w:hAnsi="Times New Roman"/>
          <w:b/>
          <w:noProof/>
          <w:sz w:val="44"/>
          <w:szCs w:val="44"/>
          <w:vertAlign w:val="superscript"/>
        </w:rPr>
        <w:t>nd</w:t>
      </w:r>
      <w:r w:rsidR="00FA4E5B">
        <w:rPr>
          <w:rFonts w:ascii="Times New Roman" w:hAnsi="Times New Roman"/>
          <w:b/>
          <w:noProof/>
          <w:sz w:val="44"/>
          <w:szCs w:val="44"/>
        </w:rPr>
        <w:t xml:space="preserve"> Ed.</w:t>
      </w:r>
    </w:p>
    <w:p w:rsidR="006562EB" w:rsidRPr="006E13DF" w:rsidRDefault="00E464E3" w:rsidP="00384E4B">
      <w:pPr>
        <w:rPr>
          <w:rFonts w:ascii="Arial" w:hAnsi="Arial" w:cs="Arial"/>
        </w:rPr>
      </w:pPr>
      <w:r w:rsidRPr="00E464E3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FA4E5B" w:rsidRDefault="009C654F" w:rsidP="00FA4E5B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</w:p>
          <w:p w:rsidR="009C654F" w:rsidRPr="00504A65" w:rsidRDefault="009C3DEB" w:rsidP="00FA4E5B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</w:t>
            </w:r>
            <w:r w:rsidR="00FA4E5B">
              <w:rPr>
                <w:rFonts w:ascii="Times New Roman" w:hAnsi="Times New Roman"/>
                <w:sz w:val="28"/>
                <w:szCs w:val="28"/>
              </w:rPr>
              <w:t xml:space="preserve">irections: Use a 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>dictionary to find the definition</w:t>
            </w:r>
            <w:r w:rsidR="00FA4E5B">
              <w:rPr>
                <w:rFonts w:ascii="Times New Roman" w:hAnsi="Times New Roman"/>
                <w:sz w:val="28"/>
                <w:szCs w:val="28"/>
              </w:rPr>
              <w:t xml:space="preserve"> and/or use the textbook to find the translation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 xml:space="preserve"> of each word.</w:t>
            </w:r>
            <w:r w:rsidR="009C654F"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3221"/>
        <w:tblW w:w="0" w:type="auto"/>
        <w:tblLayout w:type="fixed"/>
        <w:tblLook w:val="04A0"/>
      </w:tblPr>
      <w:tblGrid>
        <w:gridCol w:w="712"/>
        <w:gridCol w:w="2171"/>
        <w:gridCol w:w="6693"/>
      </w:tblGrid>
      <w:tr w:rsidR="009C654F" w:rsidRPr="00504A65" w:rsidTr="009D61E2">
        <w:trPr>
          <w:cnfStyle w:val="100000000000"/>
        </w:trPr>
        <w:tc>
          <w:tcPr>
            <w:cnfStyle w:val="001000000000"/>
            <w:tcW w:w="712" w:type="dxa"/>
          </w:tcPr>
          <w:p w:rsidR="009C654F" w:rsidRPr="00504A65" w:rsidRDefault="009C654F" w:rsidP="009D61E2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171" w:type="dxa"/>
          </w:tcPr>
          <w:p w:rsidR="009C654F" w:rsidRPr="009C3DEB" w:rsidRDefault="009C654F" w:rsidP="009D61E2">
            <w:pPr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Vocabulary </w:t>
            </w:r>
          </w:p>
        </w:tc>
        <w:tc>
          <w:tcPr>
            <w:tcW w:w="6693" w:type="dxa"/>
          </w:tcPr>
          <w:p w:rsidR="009C654F" w:rsidRPr="009C3DEB" w:rsidRDefault="009C654F" w:rsidP="009D61E2">
            <w:pPr>
              <w:jc w:val="center"/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Definition</w:t>
            </w:r>
          </w:p>
        </w:tc>
      </w:tr>
      <w:tr w:rsidR="00C7076E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C7076E" w:rsidRPr="009C3DEB" w:rsidRDefault="00C7076E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171" w:type="dxa"/>
            <w:vAlign w:val="bottom"/>
          </w:tcPr>
          <w:p w:rsidR="00C7076E" w:rsidRPr="00C7076E" w:rsidRDefault="00C7076E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C7076E">
              <w:rPr>
                <w:rFonts w:ascii="Times New Roman" w:hAnsi="Times New Roman"/>
                <w:color w:val="000000"/>
              </w:rPr>
              <w:t>wheat</w:t>
            </w:r>
          </w:p>
        </w:tc>
        <w:tc>
          <w:tcPr>
            <w:tcW w:w="6693" w:type="dxa"/>
          </w:tcPr>
          <w:p w:rsidR="00C7076E" w:rsidRPr="009C3DEB" w:rsidRDefault="00C7076E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C7076E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C7076E" w:rsidRPr="009C3DEB" w:rsidRDefault="00C7076E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171" w:type="dxa"/>
            <w:vAlign w:val="bottom"/>
          </w:tcPr>
          <w:p w:rsidR="00C7076E" w:rsidRPr="00C7076E" w:rsidRDefault="00C7076E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C7076E">
              <w:rPr>
                <w:rFonts w:ascii="Times New Roman" w:hAnsi="Times New Roman"/>
                <w:color w:val="000000"/>
              </w:rPr>
              <w:t>soybeans</w:t>
            </w:r>
          </w:p>
        </w:tc>
        <w:tc>
          <w:tcPr>
            <w:tcW w:w="6693" w:type="dxa"/>
          </w:tcPr>
          <w:p w:rsidR="00C7076E" w:rsidRPr="009C3DEB" w:rsidRDefault="00C7076E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C7076E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C7076E" w:rsidRPr="009C3DEB" w:rsidRDefault="00C7076E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171" w:type="dxa"/>
            <w:vAlign w:val="bottom"/>
          </w:tcPr>
          <w:p w:rsidR="00C7076E" w:rsidRPr="00C7076E" w:rsidRDefault="00C7076E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C7076E">
              <w:rPr>
                <w:rFonts w:ascii="Times New Roman" w:hAnsi="Times New Roman"/>
                <w:color w:val="000000"/>
              </w:rPr>
              <w:t>corn</w:t>
            </w:r>
          </w:p>
        </w:tc>
        <w:tc>
          <w:tcPr>
            <w:tcW w:w="6693" w:type="dxa"/>
          </w:tcPr>
          <w:p w:rsidR="00C7076E" w:rsidRPr="009C3DEB" w:rsidRDefault="00C7076E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C7076E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C7076E" w:rsidRPr="009C3DEB" w:rsidRDefault="00C7076E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171" w:type="dxa"/>
            <w:vAlign w:val="bottom"/>
          </w:tcPr>
          <w:p w:rsidR="00C7076E" w:rsidRPr="00C7076E" w:rsidRDefault="00C7076E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C7076E">
              <w:rPr>
                <w:rFonts w:ascii="Times New Roman" w:hAnsi="Times New Roman"/>
                <w:color w:val="000000"/>
              </w:rPr>
              <w:t>alfalfa</w:t>
            </w:r>
          </w:p>
        </w:tc>
        <w:tc>
          <w:tcPr>
            <w:tcW w:w="6693" w:type="dxa"/>
          </w:tcPr>
          <w:p w:rsidR="00C7076E" w:rsidRPr="009C3DEB" w:rsidRDefault="00C7076E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C7076E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C7076E" w:rsidRPr="009C3DEB" w:rsidRDefault="00C7076E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171" w:type="dxa"/>
            <w:vAlign w:val="bottom"/>
          </w:tcPr>
          <w:p w:rsidR="00C7076E" w:rsidRPr="00C7076E" w:rsidRDefault="00C7076E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C7076E">
              <w:rPr>
                <w:rFonts w:ascii="Times New Roman" w:hAnsi="Times New Roman"/>
                <w:color w:val="000000"/>
              </w:rPr>
              <w:t>field</w:t>
            </w:r>
          </w:p>
        </w:tc>
        <w:tc>
          <w:tcPr>
            <w:tcW w:w="6693" w:type="dxa"/>
          </w:tcPr>
          <w:p w:rsidR="00C7076E" w:rsidRPr="009C3DEB" w:rsidRDefault="00C7076E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C7076E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C7076E" w:rsidRPr="009C3DEB" w:rsidRDefault="00C7076E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171" w:type="dxa"/>
            <w:vAlign w:val="bottom"/>
          </w:tcPr>
          <w:p w:rsidR="00C7076E" w:rsidRPr="00C7076E" w:rsidRDefault="00C7076E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C7076E">
              <w:rPr>
                <w:rFonts w:ascii="Times New Roman" w:hAnsi="Times New Roman"/>
                <w:color w:val="000000"/>
              </w:rPr>
              <w:t>tractor</w:t>
            </w:r>
          </w:p>
        </w:tc>
        <w:tc>
          <w:tcPr>
            <w:tcW w:w="6693" w:type="dxa"/>
          </w:tcPr>
          <w:p w:rsidR="00C7076E" w:rsidRPr="009C3DEB" w:rsidRDefault="00C7076E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C7076E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C7076E" w:rsidRPr="009C3DEB" w:rsidRDefault="00C7076E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171" w:type="dxa"/>
            <w:vAlign w:val="bottom"/>
          </w:tcPr>
          <w:p w:rsidR="00C7076E" w:rsidRPr="00C7076E" w:rsidRDefault="00C7076E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C7076E">
              <w:rPr>
                <w:rFonts w:ascii="Times New Roman" w:hAnsi="Times New Roman"/>
                <w:color w:val="000000"/>
              </w:rPr>
              <w:t>barn</w:t>
            </w:r>
          </w:p>
        </w:tc>
        <w:tc>
          <w:tcPr>
            <w:tcW w:w="6693" w:type="dxa"/>
          </w:tcPr>
          <w:p w:rsidR="00C7076E" w:rsidRPr="009C3DEB" w:rsidRDefault="00C7076E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C7076E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C7076E" w:rsidRPr="009C3DEB" w:rsidRDefault="00C7076E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171" w:type="dxa"/>
            <w:vAlign w:val="bottom"/>
          </w:tcPr>
          <w:p w:rsidR="00C7076E" w:rsidRPr="00C7076E" w:rsidRDefault="00C7076E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C7076E">
              <w:rPr>
                <w:rFonts w:ascii="Times New Roman" w:hAnsi="Times New Roman"/>
                <w:color w:val="000000"/>
              </w:rPr>
              <w:t>farmer</w:t>
            </w:r>
          </w:p>
        </w:tc>
        <w:tc>
          <w:tcPr>
            <w:tcW w:w="6693" w:type="dxa"/>
          </w:tcPr>
          <w:p w:rsidR="00C7076E" w:rsidRPr="009C3DEB" w:rsidRDefault="00C7076E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C7076E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C7076E" w:rsidRPr="009C3DEB" w:rsidRDefault="00C7076E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171" w:type="dxa"/>
            <w:vAlign w:val="bottom"/>
          </w:tcPr>
          <w:p w:rsidR="00C7076E" w:rsidRPr="00C7076E" w:rsidRDefault="00C7076E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C7076E">
              <w:rPr>
                <w:rFonts w:ascii="Times New Roman" w:hAnsi="Times New Roman"/>
                <w:color w:val="000000"/>
              </w:rPr>
              <w:t>livestock</w:t>
            </w:r>
          </w:p>
        </w:tc>
        <w:tc>
          <w:tcPr>
            <w:tcW w:w="6693" w:type="dxa"/>
          </w:tcPr>
          <w:p w:rsidR="00C7076E" w:rsidRPr="009C3DEB" w:rsidRDefault="00C7076E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C7076E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C7076E" w:rsidRPr="009C3DEB" w:rsidRDefault="00C7076E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171" w:type="dxa"/>
            <w:vAlign w:val="bottom"/>
          </w:tcPr>
          <w:p w:rsidR="00C7076E" w:rsidRPr="00C7076E" w:rsidRDefault="00C7076E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C7076E">
              <w:rPr>
                <w:rFonts w:ascii="Times New Roman" w:hAnsi="Times New Roman"/>
                <w:color w:val="000000"/>
              </w:rPr>
              <w:t>corral</w:t>
            </w:r>
          </w:p>
        </w:tc>
        <w:tc>
          <w:tcPr>
            <w:tcW w:w="6693" w:type="dxa"/>
          </w:tcPr>
          <w:p w:rsidR="00C7076E" w:rsidRPr="009C3DEB" w:rsidRDefault="00C7076E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C7076E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C7076E" w:rsidRPr="009C3DEB" w:rsidRDefault="00C7076E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2171" w:type="dxa"/>
            <w:vAlign w:val="bottom"/>
          </w:tcPr>
          <w:p w:rsidR="00C7076E" w:rsidRPr="00C7076E" w:rsidRDefault="00C7076E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C7076E">
              <w:rPr>
                <w:rFonts w:ascii="Times New Roman" w:hAnsi="Times New Roman"/>
                <w:color w:val="000000"/>
              </w:rPr>
              <w:t>hay</w:t>
            </w:r>
          </w:p>
        </w:tc>
        <w:tc>
          <w:tcPr>
            <w:tcW w:w="6693" w:type="dxa"/>
          </w:tcPr>
          <w:p w:rsidR="00C7076E" w:rsidRPr="009C3DEB" w:rsidRDefault="00C7076E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C7076E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C7076E" w:rsidRPr="009C3DEB" w:rsidRDefault="00C7076E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12</w:t>
            </w:r>
          </w:p>
        </w:tc>
        <w:tc>
          <w:tcPr>
            <w:tcW w:w="2171" w:type="dxa"/>
            <w:vAlign w:val="bottom"/>
          </w:tcPr>
          <w:p w:rsidR="00C7076E" w:rsidRPr="00C7076E" w:rsidRDefault="00C7076E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C7076E">
              <w:rPr>
                <w:rFonts w:ascii="Times New Roman" w:hAnsi="Times New Roman"/>
                <w:color w:val="000000"/>
              </w:rPr>
              <w:t>fence</w:t>
            </w:r>
          </w:p>
        </w:tc>
        <w:tc>
          <w:tcPr>
            <w:tcW w:w="6693" w:type="dxa"/>
          </w:tcPr>
          <w:p w:rsidR="00C7076E" w:rsidRPr="009C3DEB" w:rsidRDefault="00C7076E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C7076E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C7076E" w:rsidRPr="009C3DEB" w:rsidRDefault="00C7076E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13</w:t>
            </w:r>
          </w:p>
        </w:tc>
        <w:tc>
          <w:tcPr>
            <w:tcW w:w="2171" w:type="dxa"/>
            <w:vAlign w:val="bottom"/>
          </w:tcPr>
          <w:p w:rsidR="00C7076E" w:rsidRPr="00C7076E" w:rsidRDefault="00C7076E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C7076E">
              <w:rPr>
                <w:rFonts w:ascii="Times New Roman" w:hAnsi="Times New Roman"/>
                <w:color w:val="000000"/>
              </w:rPr>
              <w:t>cattle</w:t>
            </w:r>
          </w:p>
        </w:tc>
        <w:tc>
          <w:tcPr>
            <w:tcW w:w="6693" w:type="dxa"/>
          </w:tcPr>
          <w:p w:rsidR="00C7076E" w:rsidRPr="009C3DEB" w:rsidRDefault="00C7076E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C7076E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C7076E" w:rsidRPr="009C3DEB" w:rsidRDefault="00C7076E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14</w:t>
            </w:r>
          </w:p>
        </w:tc>
        <w:tc>
          <w:tcPr>
            <w:tcW w:w="2171" w:type="dxa"/>
            <w:vAlign w:val="bottom"/>
          </w:tcPr>
          <w:p w:rsidR="00C7076E" w:rsidRPr="00C7076E" w:rsidRDefault="00C7076E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C7076E">
              <w:rPr>
                <w:rFonts w:ascii="Times New Roman" w:hAnsi="Times New Roman"/>
                <w:color w:val="000000"/>
              </w:rPr>
              <w:t>plant (v)</w:t>
            </w:r>
          </w:p>
        </w:tc>
        <w:tc>
          <w:tcPr>
            <w:tcW w:w="6693" w:type="dxa"/>
          </w:tcPr>
          <w:p w:rsidR="00C7076E" w:rsidRPr="009C3DEB" w:rsidRDefault="00C7076E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C7076E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C7076E" w:rsidRPr="009C3DEB" w:rsidRDefault="00C7076E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15</w:t>
            </w:r>
          </w:p>
        </w:tc>
        <w:tc>
          <w:tcPr>
            <w:tcW w:w="2171" w:type="dxa"/>
            <w:vAlign w:val="bottom"/>
          </w:tcPr>
          <w:p w:rsidR="00C7076E" w:rsidRPr="00C7076E" w:rsidRDefault="00C7076E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C7076E">
              <w:rPr>
                <w:rFonts w:ascii="Times New Roman" w:hAnsi="Times New Roman"/>
                <w:color w:val="000000"/>
              </w:rPr>
              <w:t>harvest (v)</w:t>
            </w:r>
          </w:p>
        </w:tc>
        <w:tc>
          <w:tcPr>
            <w:tcW w:w="6693" w:type="dxa"/>
          </w:tcPr>
          <w:p w:rsidR="00C7076E" w:rsidRPr="009C3DEB" w:rsidRDefault="00C7076E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C7076E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C7076E" w:rsidRPr="009C3DEB" w:rsidRDefault="00C7076E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16</w:t>
            </w:r>
          </w:p>
        </w:tc>
        <w:tc>
          <w:tcPr>
            <w:tcW w:w="2171" w:type="dxa"/>
            <w:vAlign w:val="bottom"/>
          </w:tcPr>
          <w:p w:rsidR="00C7076E" w:rsidRPr="00C7076E" w:rsidRDefault="00C7076E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C7076E">
              <w:rPr>
                <w:rFonts w:ascii="Times New Roman" w:hAnsi="Times New Roman"/>
                <w:color w:val="000000"/>
              </w:rPr>
              <w:t>milk (v)</w:t>
            </w:r>
          </w:p>
        </w:tc>
        <w:tc>
          <w:tcPr>
            <w:tcW w:w="6693" w:type="dxa"/>
          </w:tcPr>
          <w:p w:rsidR="00C7076E" w:rsidRPr="009C3DEB" w:rsidRDefault="00C7076E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C7076E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C7076E" w:rsidRPr="009C3DEB" w:rsidRDefault="00C7076E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17</w:t>
            </w:r>
          </w:p>
        </w:tc>
        <w:tc>
          <w:tcPr>
            <w:tcW w:w="2171" w:type="dxa"/>
            <w:vAlign w:val="bottom"/>
          </w:tcPr>
          <w:p w:rsidR="00C7076E" w:rsidRPr="00C7076E" w:rsidRDefault="00C7076E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C7076E">
              <w:rPr>
                <w:rFonts w:ascii="Times New Roman" w:hAnsi="Times New Roman"/>
                <w:color w:val="000000"/>
              </w:rPr>
              <w:t>feed (v)</w:t>
            </w:r>
          </w:p>
        </w:tc>
        <w:tc>
          <w:tcPr>
            <w:tcW w:w="6693" w:type="dxa"/>
          </w:tcPr>
          <w:p w:rsidR="00C7076E" w:rsidRPr="009C3DEB" w:rsidRDefault="00C7076E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18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19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20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21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22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23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24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25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477362" w:rsidRPr="00504A65" w:rsidTr="009D61E2">
        <w:trPr>
          <w:cnfStyle w:val="000000010000"/>
        </w:trPr>
        <w:tc>
          <w:tcPr>
            <w:cnfStyle w:val="001000000000"/>
            <w:tcW w:w="9576" w:type="dxa"/>
            <w:gridSpan w:val="3"/>
          </w:tcPr>
          <w:p w:rsidR="00477362" w:rsidRPr="009C3DEB" w:rsidRDefault="00477362" w:rsidP="009D61E2">
            <w:pPr>
              <w:jc w:val="center"/>
              <w:rPr>
                <w:rFonts w:ascii="Times New Roman" w:hAnsi="Times New Roman"/>
                <w:b w:val="0"/>
                <w:i/>
              </w:rPr>
            </w:pPr>
          </w:p>
        </w:tc>
      </w:tr>
    </w:tbl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4F38AD" w:rsidRPr="00504A65" w:rsidRDefault="004F38AD" w:rsidP="00787B75">
      <w:pPr>
        <w:rPr>
          <w:rFonts w:ascii="Bookman Old Style" w:hAnsi="Bookman Old Style" w:cs="Arial"/>
        </w:rPr>
      </w:pPr>
    </w:p>
    <w:p w:rsidR="00083842" w:rsidRPr="00504A65" w:rsidRDefault="00467330" w:rsidP="00467330">
      <w:pPr>
        <w:rPr>
          <w:rFonts w:ascii="Bookman Old Style" w:hAnsi="Bookman Old Style" w:cs="Arial"/>
        </w:rPr>
      </w:pPr>
      <w:r w:rsidRPr="00504A65">
        <w:rPr>
          <w:rFonts w:ascii="Bookman Old Style" w:hAnsi="Bookman Old Style" w:cs="Arial"/>
        </w:rPr>
        <w:t xml:space="preserve"> </w:t>
      </w:r>
    </w:p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076E" w:rsidRDefault="00C7076E" w:rsidP="00814CB4">
      <w:r>
        <w:separator/>
      </w:r>
    </w:p>
  </w:endnote>
  <w:endnote w:type="continuationSeparator" w:id="1">
    <w:p w:rsidR="00C7076E" w:rsidRDefault="00C7076E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076E" w:rsidRDefault="00C7076E" w:rsidP="00814CB4">
      <w:r>
        <w:separator/>
      </w:r>
    </w:p>
  </w:footnote>
  <w:footnote w:type="continuationSeparator" w:id="1">
    <w:p w:rsidR="00C7076E" w:rsidRDefault="00C7076E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9C3DEB">
      <w:rPr>
        <w:rFonts w:ascii="Times New Roman" w:hAnsi="Times New Roman"/>
        <w:color w:val="4F6228" w:themeColor="accent3" w:themeShade="80"/>
        <w:sz w:val="32"/>
        <w:szCs w:val="32"/>
      </w:rPr>
      <w:t xml:space="preserve">Lesson </w:t>
    </w:r>
    <w:r w:rsidR="00C7076E">
      <w:rPr>
        <w:rFonts w:ascii="Times New Roman" w:hAnsi="Times New Roman"/>
        <w:color w:val="4F6228" w:themeColor="accent3" w:themeShade="80"/>
        <w:sz w:val="32"/>
        <w:szCs w:val="32"/>
      </w:rPr>
      <w:t>2 Agriculture</w:t>
    </w:r>
  </w:p>
  <w:p w:rsidR="009D61E2" w:rsidRDefault="009D61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0722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 w:val="000121A2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04A65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076E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464E3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A4E5B"/>
    <w:rsid w:val="00FB32C5"/>
    <w:rsid w:val="00FC1A59"/>
    <w:rsid w:val="00FD0266"/>
    <w:rsid w:val="00FD79E4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OPDvocabulary.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OPDvocabulary.template</Template>
  <TotalTime>2</TotalTime>
  <Pages>1</Pages>
  <Words>74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1</cp:revision>
  <cp:lastPrinted>2009-03-11T18:24:00Z</cp:lastPrinted>
  <dcterms:created xsi:type="dcterms:W3CDTF">2009-05-28T01:48:00Z</dcterms:created>
  <dcterms:modified xsi:type="dcterms:W3CDTF">2009-05-28T01:50:00Z</dcterms:modified>
</cp:coreProperties>
</file>